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4B74" w:rsidRPr="00247060" w:rsidRDefault="00E14B74" w:rsidP="00A06FAC">
      <w:pPr>
        <w:spacing w:after="0" w:line="240" w:lineRule="auto"/>
        <w:ind w:firstLine="10632"/>
        <w:rPr>
          <w:rFonts w:ascii="Arial" w:hAnsi="Arial" w:cs="Arial"/>
          <w:color w:val="000000"/>
        </w:rPr>
      </w:pPr>
      <w:bookmarkStart w:id="0" w:name="OLE_LINK1"/>
      <w:bookmarkStart w:id="1" w:name="OLE_LINK2"/>
      <w:r>
        <w:rPr>
          <w:rFonts w:ascii="Arial" w:hAnsi="Arial" w:cs="Arial"/>
          <w:color w:val="000000"/>
        </w:rPr>
        <w:t>Приложение № 7 к протоколу</w:t>
      </w:r>
    </w:p>
    <w:p w:rsidR="00E14B74" w:rsidRDefault="00E14B74" w:rsidP="00A06FAC">
      <w:pPr>
        <w:spacing w:after="0" w:line="240" w:lineRule="auto"/>
        <w:ind w:firstLine="10632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МГС № 47-2015</w:t>
      </w: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bookmarkStart w:id="2" w:name="_GoBack"/>
      <w:bookmarkEnd w:id="0"/>
      <w:bookmarkEnd w:id="1"/>
      <w:r w:rsidRPr="000E7CAC">
        <w:rPr>
          <w:rFonts w:ascii="Arial" w:hAnsi="Arial" w:cs="Arial"/>
          <w:noProof/>
          <w:sz w:val="20"/>
          <w:szCs w:val="2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63.5pt;height:714pt;rotation:-90;visibility:visible">
            <v:imagedata r:id="rId6" o:title="" croptop="2251f" cropbottom="2080f" cropleft="4289f" cropright="3011f"/>
          </v:shape>
        </w:pict>
      </w:r>
      <w:bookmarkEnd w:id="2"/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0E7CAC">
        <w:rPr>
          <w:rFonts w:ascii="Arial" w:hAnsi="Arial" w:cs="Arial"/>
          <w:noProof/>
          <w:sz w:val="20"/>
          <w:szCs w:val="20"/>
          <w:lang w:eastAsia="ru-RU"/>
        </w:rPr>
        <w:pict>
          <v:shape id="Рисунок 2" o:spid="_x0000_i1026" type="#_x0000_t75" style="width:459.75pt;height:708pt;rotation:-90;visibility:visible">
            <v:imagedata r:id="rId7" o:title="" croptop="1842f" cropbottom="1994f" cropleft="4278f" cropright="3100f"/>
          </v:shape>
        </w:pict>
      </w: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0E7CAC">
        <w:rPr>
          <w:rFonts w:ascii="Arial" w:hAnsi="Arial" w:cs="Arial"/>
          <w:noProof/>
          <w:sz w:val="20"/>
          <w:szCs w:val="20"/>
          <w:lang w:eastAsia="ru-RU"/>
        </w:rPr>
        <w:pict>
          <v:shape id="Рисунок 3" o:spid="_x0000_i1027" type="#_x0000_t75" style="width:470.25pt;height:707.25pt;rotation:-90;visibility:visible">
            <v:imagedata r:id="rId8" o:title="" croptop="2344f" cropbottom="2103f" cropleft="4090f" cropright="2890f"/>
          </v:shape>
        </w:pict>
      </w: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0E7CAC">
        <w:rPr>
          <w:rFonts w:ascii="Arial" w:hAnsi="Arial" w:cs="Arial"/>
          <w:noProof/>
          <w:sz w:val="20"/>
          <w:szCs w:val="20"/>
          <w:lang w:eastAsia="ru-RU"/>
        </w:rPr>
        <w:pict>
          <v:shape id="Рисунок 4" o:spid="_x0000_i1028" type="#_x0000_t75" style="width:465pt;height:697.5pt;rotation:-90;visibility:visible">
            <v:imagedata r:id="rId9" o:title="" croptop="2340f" cropbottom="1729f" cropleft="4432f" cropright="2901f"/>
          </v:shape>
        </w:pict>
      </w: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0E7CAC">
        <w:rPr>
          <w:rFonts w:ascii="Arial" w:hAnsi="Arial" w:cs="Arial"/>
          <w:noProof/>
          <w:sz w:val="20"/>
          <w:szCs w:val="20"/>
          <w:lang w:eastAsia="ru-RU"/>
        </w:rPr>
        <w:pict>
          <v:shape id="Рисунок 5" o:spid="_x0000_i1029" type="#_x0000_t75" style="width:489pt;height:10in;rotation:-90;visibility:visible">
            <v:imagedata r:id="rId10" o:title="" croptop="2379f" cropbottom="1729f" cropleft="4801f" cropright="1976f"/>
          </v:shape>
        </w:pict>
      </w:r>
    </w:p>
    <w:p w:rsidR="00E14B74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E14B74" w:rsidRPr="00E773D2" w:rsidRDefault="00E14B74" w:rsidP="00E773D2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0E7CAC">
        <w:rPr>
          <w:rFonts w:ascii="Arial" w:hAnsi="Arial" w:cs="Arial"/>
          <w:noProof/>
          <w:sz w:val="20"/>
          <w:szCs w:val="20"/>
          <w:lang w:eastAsia="ru-RU"/>
        </w:rPr>
        <w:pict>
          <v:shape id="Рисунок 6" o:spid="_x0000_i1030" type="#_x0000_t75" style="width:227.25pt;height:667.5pt;rotation:-90;visibility:visible">
            <v:imagedata r:id="rId11" o:title="" croptop="2784f" cropbottom="1838f" cropleft="33120f" cropright="2890f"/>
          </v:shape>
        </w:pict>
      </w:r>
    </w:p>
    <w:sectPr w:rsidR="00E14B74" w:rsidRPr="00E773D2" w:rsidSect="00E773D2">
      <w:footerReference w:type="default" r:id="rId12"/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4B74" w:rsidRDefault="00E14B74">
      <w:r>
        <w:separator/>
      </w:r>
    </w:p>
  </w:endnote>
  <w:endnote w:type="continuationSeparator" w:id="1">
    <w:p w:rsidR="00E14B74" w:rsidRDefault="00E14B7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4B74" w:rsidRDefault="00E14B74">
    <w:pPr>
      <w:pStyle w:val="Footer"/>
    </w:pPr>
    <w:r>
      <w:t>Приложение № 7 к протоколу МГС № 47-2015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4B74" w:rsidRDefault="00E14B74">
      <w:r>
        <w:separator/>
      </w:r>
    </w:p>
  </w:footnote>
  <w:footnote w:type="continuationSeparator" w:id="1">
    <w:p w:rsidR="00E14B74" w:rsidRDefault="00E14B7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773D2"/>
    <w:rsid w:val="000E7CAC"/>
    <w:rsid w:val="001B39C3"/>
    <w:rsid w:val="00247060"/>
    <w:rsid w:val="002811BA"/>
    <w:rsid w:val="003552B8"/>
    <w:rsid w:val="007E1EB8"/>
    <w:rsid w:val="00970D08"/>
    <w:rsid w:val="00A06FAC"/>
    <w:rsid w:val="00B24A29"/>
    <w:rsid w:val="00B46920"/>
    <w:rsid w:val="00DE7708"/>
    <w:rsid w:val="00E14B74"/>
    <w:rsid w:val="00E773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6920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E773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773D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970D08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0262A"/>
    <w:rPr>
      <w:lang w:eastAsia="en-US"/>
    </w:rPr>
  </w:style>
  <w:style w:type="paragraph" w:styleId="Footer">
    <w:name w:val="footer"/>
    <w:basedOn w:val="Normal"/>
    <w:link w:val="FooterChar"/>
    <w:uiPriority w:val="99"/>
    <w:rsid w:val="00970D08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0262A"/>
    <w:rPr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16</TotalTime>
  <Pages>6</Pages>
  <Words>8</Words>
  <Characters>51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client801_10</dc:creator>
  <cp:keywords/>
  <dc:description/>
  <cp:lastModifiedBy>client801_5</cp:lastModifiedBy>
  <cp:revision>6</cp:revision>
  <dcterms:created xsi:type="dcterms:W3CDTF">2015-04-13T13:19:00Z</dcterms:created>
  <dcterms:modified xsi:type="dcterms:W3CDTF">2015-06-12T06:52:00Z</dcterms:modified>
</cp:coreProperties>
</file>